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66D05" w14:textId="1375F40A" w:rsidR="00A37FAB" w:rsidRDefault="00A37FAB" w:rsidP="00A37FAB">
      <w:pPr>
        <w:pStyle w:val="NoSpacing"/>
      </w:pPr>
      <w:r>
        <w:rPr>
          <w:u w:val="single"/>
        </w:rPr>
        <w:t>Stephen BARBOUR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00</w:t>
      </w:r>
      <w:r>
        <w:t>)</w:t>
      </w:r>
    </w:p>
    <w:p w14:paraId="64411C8D" w14:textId="77777777" w:rsidR="00A37FAB" w:rsidRDefault="00A37FAB" w:rsidP="00A37FAB">
      <w:pPr>
        <w:pStyle w:val="NoSpacing"/>
      </w:pPr>
      <w:r>
        <w:t>of the diocese of Exeter.</w:t>
      </w:r>
    </w:p>
    <w:p w14:paraId="30F12EDB" w14:textId="77777777" w:rsidR="00A37FAB" w:rsidRDefault="00A37FAB" w:rsidP="00A37FAB">
      <w:pPr>
        <w:pStyle w:val="NoSpacing"/>
      </w:pPr>
    </w:p>
    <w:p w14:paraId="2F9F5509" w14:textId="77777777" w:rsidR="00A37FAB" w:rsidRDefault="00A37FAB" w:rsidP="00A37FAB">
      <w:pPr>
        <w:pStyle w:val="NoSpacing"/>
      </w:pPr>
    </w:p>
    <w:p w14:paraId="0E8E0D12" w14:textId="5E0D9B05" w:rsidR="00A37FAB" w:rsidRDefault="00A37FAB" w:rsidP="00A37FAB">
      <w:pPr>
        <w:pStyle w:val="NoSpacing"/>
      </w:pPr>
      <w:r>
        <w:t>12 Jun.1400</w:t>
      </w:r>
      <w:r>
        <w:tab/>
        <w:t>He was ordained to his first tonsure in th</w:t>
      </w:r>
      <w:r>
        <w:t>e ecclesiastical college of Crediton,</w:t>
      </w:r>
    </w:p>
    <w:p w14:paraId="7A9813FF" w14:textId="00D85971" w:rsidR="00A37FAB" w:rsidRDefault="00A37FAB" w:rsidP="00A37FAB">
      <w:pPr>
        <w:pStyle w:val="NoSpacing"/>
      </w:pPr>
      <w:r>
        <w:tab/>
      </w:r>
      <w:r>
        <w:tab/>
        <w:t>Devon.   (“Stafford Register” pp.429 and 42</w:t>
      </w:r>
      <w:r>
        <w:t>5</w:t>
      </w:r>
      <w:bookmarkStart w:id="0" w:name="_GoBack"/>
      <w:bookmarkEnd w:id="0"/>
      <w:r>
        <w:t>)</w:t>
      </w:r>
    </w:p>
    <w:p w14:paraId="37442123" w14:textId="77777777" w:rsidR="00A37FAB" w:rsidRDefault="00A37FAB" w:rsidP="00A37FAB">
      <w:pPr>
        <w:pStyle w:val="NoSpacing"/>
      </w:pPr>
    </w:p>
    <w:p w14:paraId="4BB80D29" w14:textId="77777777" w:rsidR="00A37FAB" w:rsidRDefault="00A37FAB" w:rsidP="00A37FAB">
      <w:pPr>
        <w:pStyle w:val="NoSpacing"/>
      </w:pPr>
    </w:p>
    <w:p w14:paraId="6EDDC8BD" w14:textId="77777777" w:rsidR="00A37FAB" w:rsidRPr="00842678" w:rsidRDefault="00A37FAB" w:rsidP="00A37FAB">
      <w:pPr>
        <w:pStyle w:val="NoSpacing"/>
      </w:pPr>
      <w:r>
        <w:t>14 February 2019</w:t>
      </w:r>
    </w:p>
    <w:p w14:paraId="1DDE6AF6" w14:textId="250D8365" w:rsidR="006B2F86" w:rsidRPr="00A37FAB" w:rsidRDefault="00A37FAB" w:rsidP="00E71FC3">
      <w:pPr>
        <w:pStyle w:val="NoSpacing"/>
      </w:pPr>
    </w:p>
    <w:sectPr w:rsidR="006B2F86" w:rsidRPr="00A37F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2A106" w14:textId="77777777" w:rsidR="00A37FAB" w:rsidRDefault="00A37FAB" w:rsidP="00E71FC3">
      <w:pPr>
        <w:spacing w:after="0" w:line="240" w:lineRule="auto"/>
      </w:pPr>
      <w:r>
        <w:separator/>
      </w:r>
    </w:p>
  </w:endnote>
  <w:endnote w:type="continuationSeparator" w:id="0">
    <w:p w14:paraId="4A71D978" w14:textId="77777777" w:rsidR="00A37FAB" w:rsidRDefault="00A37F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4C1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A0FFE" w14:textId="77777777" w:rsidR="00A37FAB" w:rsidRDefault="00A37FAB" w:rsidP="00E71FC3">
      <w:pPr>
        <w:spacing w:after="0" w:line="240" w:lineRule="auto"/>
      </w:pPr>
      <w:r>
        <w:separator/>
      </w:r>
    </w:p>
  </w:footnote>
  <w:footnote w:type="continuationSeparator" w:id="0">
    <w:p w14:paraId="688B189F" w14:textId="77777777" w:rsidR="00A37FAB" w:rsidRDefault="00A37F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AB"/>
    <w:rsid w:val="001A7C09"/>
    <w:rsid w:val="00577BD5"/>
    <w:rsid w:val="00656CBA"/>
    <w:rsid w:val="006A1F77"/>
    <w:rsid w:val="00733BE7"/>
    <w:rsid w:val="00A37FA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FC444"/>
  <w15:chartTrackingRefBased/>
  <w15:docId w15:val="{10174374-9FB3-4CE1-A85C-C0734C16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2019-02-14T17:54:00Z</dcterms:created>
  <dcterms:modified xsi:type="dcterms:W3CDTF">2019-02-14T17:55:00Z</dcterms:modified>
</cp:coreProperties>
</file>